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95FA4" w14:textId="77777777" w:rsidR="00B85FA7" w:rsidRDefault="00B85FA7" w:rsidP="00B85F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SOMEY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866F882" w14:textId="77777777" w:rsidR="00B85FA7" w:rsidRDefault="00B85FA7" w:rsidP="00B85FA7">
      <w:pPr>
        <w:pStyle w:val="NoSpacing"/>
        <w:rPr>
          <w:rFonts w:cs="Times New Roman"/>
          <w:szCs w:val="24"/>
        </w:rPr>
      </w:pPr>
    </w:p>
    <w:p w14:paraId="01587C94" w14:textId="77777777" w:rsidR="00B85FA7" w:rsidRDefault="00B85FA7" w:rsidP="00B85FA7">
      <w:pPr>
        <w:pStyle w:val="NoSpacing"/>
        <w:rPr>
          <w:rFonts w:cs="Times New Roman"/>
          <w:szCs w:val="24"/>
        </w:rPr>
      </w:pPr>
    </w:p>
    <w:p w14:paraId="3AAFFC14" w14:textId="77777777" w:rsidR="00B85FA7" w:rsidRDefault="00B85FA7" w:rsidP="00B85FA7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22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Mentmore</w:t>
      </w:r>
      <w:proofErr w:type="spellEnd"/>
      <w:r>
        <w:rPr>
          <w:rFonts w:cs="Times New Roman"/>
          <w:szCs w:val="24"/>
        </w:rPr>
        <w:t>, Buckinghamshire, into lands of Constance Holand(q.v.).</w:t>
      </w:r>
    </w:p>
    <w:p w14:paraId="0C665B98" w14:textId="77777777" w:rsidR="00B85FA7" w:rsidRDefault="00B85FA7" w:rsidP="00B85F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https://inquisitionspostmortem.ac.uk/view/inquisition/25-109/119</w:t>
        </w:r>
      </w:hyperlink>
      <w:r>
        <w:rPr>
          <w:rFonts w:cs="Times New Roman"/>
          <w:szCs w:val="24"/>
        </w:rPr>
        <w:t xml:space="preserve"> )</w:t>
      </w:r>
    </w:p>
    <w:p w14:paraId="4DD48A5E" w14:textId="77777777" w:rsidR="00B85FA7" w:rsidRDefault="00B85FA7" w:rsidP="00B85FA7">
      <w:pPr>
        <w:pStyle w:val="NoSpacing"/>
        <w:rPr>
          <w:rFonts w:cs="Times New Roman"/>
          <w:szCs w:val="24"/>
        </w:rPr>
      </w:pPr>
    </w:p>
    <w:p w14:paraId="6DCD222B" w14:textId="77777777" w:rsidR="00B85FA7" w:rsidRDefault="00B85FA7" w:rsidP="00B85FA7">
      <w:pPr>
        <w:pStyle w:val="NoSpacing"/>
        <w:rPr>
          <w:rFonts w:cs="Times New Roman"/>
          <w:szCs w:val="24"/>
        </w:rPr>
      </w:pPr>
    </w:p>
    <w:p w14:paraId="71A4CCA5" w14:textId="77777777" w:rsidR="00B85FA7" w:rsidRDefault="00B85FA7" w:rsidP="00B85F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2023</w:t>
      </w:r>
    </w:p>
    <w:p w14:paraId="703B82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E6797" w14:textId="77777777" w:rsidR="00B85FA7" w:rsidRDefault="00B85FA7" w:rsidP="009139A6">
      <w:r>
        <w:separator/>
      </w:r>
    </w:p>
  </w:endnote>
  <w:endnote w:type="continuationSeparator" w:id="0">
    <w:p w14:paraId="45CE1C15" w14:textId="77777777" w:rsidR="00B85FA7" w:rsidRDefault="00B85F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3B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39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FD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95C9C" w14:textId="77777777" w:rsidR="00B85FA7" w:rsidRDefault="00B85FA7" w:rsidP="009139A6">
      <w:r>
        <w:separator/>
      </w:r>
    </w:p>
  </w:footnote>
  <w:footnote w:type="continuationSeparator" w:id="0">
    <w:p w14:paraId="51788947" w14:textId="77777777" w:rsidR="00B85FA7" w:rsidRDefault="00B85F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E61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E5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66B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FA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85FA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698D9"/>
  <w15:chartTrackingRefBased/>
  <w15:docId w15:val="{825D3F6F-81DE-4A76-A19C-E6548CD6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85F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2023-06-22T19:53:00Z</dcterms:created>
  <dcterms:modified xsi:type="dcterms:W3CDTF">2023-06-22T19:55:00Z</dcterms:modified>
</cp:coreProperties>
</file>